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92F1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0CF2F900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6047397C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277524A3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540B4BD8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7894690F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50697403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2790106E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8F59B6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46717F4C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« Fiche entreprise » </w:t>
            </w:r>
            <w:r w:rsidR="006A5022">
              <w:rPr>
                <w:b/>
                <w:u w:val="single"/>
              </w:rPr>
              <w:t>présente</w:t>
            </w:r>
            <w:r w:rsidRPr="000A39AA">
              <w:rPr>
                <w:b/>
                <w:u w:val="single"/>
              </w:rPr>
              <w:t xml:space="preserve"> </w:t>
            </w:r>
            <w:r w:rsidR="006A5022">
              <w:rPr>
                <w:b/>
                <w:u w:val="single"/>
              </w:rPr>
              <w:t>d</w:t>
            </w:r>
            <w:r w:rsidRPr="000A39AA">
              <w:rPr>
                <w:b/>
                <w:u w:val="single"/>
              </w:rPr>
              <w:t>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0B2D5AE8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AC1FF1">
              <w:t xml:space="preserve">Elle doit être jointe à l’offre au format numérique .docx </w:t>
            </w:r>
            <w:proofErr w:type="gramStart"/>
            <w:r w:rsidR="00AC1FF1">
              <w:t>ou</w:t>
            </w:r>
            <w:proofErr w:type="gramEnd"/>
            <w:r w:rsidR="00AC1FF1">
              <w:t xml:space="preserve"> .</w:t>
            </w:r>
            <w:proofErr w:type="spellStart"/>
            <w:r w:rsidR="00AC1FF1">
              <w:t>odt</w:t>
            </w:r>
            <w:proofErr w:type="spellEnd"/>
            <w:r w:rsidR="00AC1FF1">
              <w:t xml:space="preserve"> afin que le pouvoir adjudicateur puisse</w:t>
            </w:r>
            <w:r w:rsidR="00050404">
              <w:t xml:space="preserve"> renseigner dans la partie qui lui est réservée</w:t>
            </w:r>
            <w:r w:rsidR="00AC1FF1">
              <w:t xml:space="preserve">, après la notification, les dates de notification, de fin de la période ferme et de fin définitive du marché. </w:t>
            </w:r>
            <w:r w:rsidR="006F624A">
              <w:t xml:space="preserve">Des </w:t>
            </w:r>
            <w:r w:rsidRPr="000A39AA">
              <w:t xml:space="preserve">demandes de précisions pourront être demandées aux </w:t>
            </w:r>
            <w:r w:rsidR="00AC1FF1">
              <w:t>candidats</w:t>
            </w:r>
            <w:r w:rsidRPr="000A39AA">
              <w:t xml:space="preserve">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66053704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="006F624A">
              <w:t xml:space="preserve">. Elle fera </w:t>
            </w:r>
            <w:r w:rsidRPr="000A39AA">
              <w:t xml:space="preserve">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711C9241" w14:textId="77777777" w:rsidR="006F624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  <w:p w14:paraId="7023C6D7" w14:textId="65A75FBC" w:rsidR="007214D2" w:rsidRPr="000A39AA" w:rsidRDefault="007214D2" w:rsidP="002C6F71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Toute demande adressée par courriel </w:t>
            </w:r>
            <w:r w:rsidR="002C6F71">
              <w:t xml:space="preserve">au pouvoir adjudicateur </w:t>
            </w:r>
            <w:r>
              <w:t>doit avoir pour objet : Clause sociale [</w:t>
            </w:r>
            <w:r w:rsidR="00C90AEA">
              <w:t>MEN-SG-AOO-26028</w:t>
            </w:r>
            <w:r>
              <w:t>]</w:t>
            </w:r>
          </w:p>
        </w:tc>
      </w:tr>
    </w:tbl>
    <w:p w14:paraId="5CD31C35" w14:textId="77777777" w:rsidR="006A5022" w:rsidRDefault="006A5022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649FF6D4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9EE0BB3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2C43A1D4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9A406A7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64C41442" wp14:editId="514A18E5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7CD0BC3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4049357F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53961410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A9D8C4" wp14:editId="68EDAD4B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5BF542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3F8C9C3A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6B32085E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05244ED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3F2AE222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37DFA62A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977EC1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C5C550650A99474591B68A66CD279E05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8A8340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33DDE8BA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9F65BA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B26A03C" w14:textId="77777777" w:rsidR="00DE3B00" w:rsidRPr="00040D40" w:rsidRDefault="008F5ABE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16E3AF98E69B401D8AB73229927BAAB5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7201116E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35F39F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BE8618FB094B4118AA3C431318C23300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7D0029D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7442486C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E06A55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BC0B0D080ECA4332BEE0BEF51B3E0C1C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001E88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5F0F488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DE15F1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C7F5831F790140428CBC6A9F2E058CAF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A09683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0CDCE0FB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7E1CF5C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32BB8FE8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0AFA785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3DBA64D8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50E0BAE0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08C7E2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D8E7987837864338A6DF02AC21CE740E"/>
              </w:placeholder>
              <w:showingPlcHdr/>
            </w:sdtPr>
            <w:sdtEndPr/>
            <w:sdtContent>
              <w:p w14:paraId="08D0E4A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F12F35F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86E05E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2EAE8B25AE5C46BA91948B2F1987A341"/>
              </w:placeholder>
              <w:showingPlcHdr/>
            </w:sdtPr>
            <w:sdtEndPr/>
            <w:sdtContent>
              <w:p w14:paraId="0FE569A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1DC1611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50F7D3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E510B55A27134A3DBB522DB239D6D51E"/>
              </w:placeholder>
              <w:showingPlcHdr/>
            </w:sdtPr>
            <w:sdtEndPr/>
            <w:sdtContent>
              <w:p w14:paraId="7E42C06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0A16057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534784AF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66D4047C40374C85905EB5639FA13D7D"/>
              </w:placeholder>
              <w:showingPlcHdr/>
            </w:sdtPr>
            <w:sdtEndPr/>
            <w:sdtContent>
              <w:p w14:paraId="79BA06B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F11B9C1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9F9E828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5D679FCCAA0146BBB258003FC4183C48"/>
              </w:placeholder>
              <w:showingPlcHdr/>
            </w:sdtPr>
            <w:sdtEndPr/>
            <w:sdtContent>
              <w:p w14:paraId="034C3ECC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FB54D92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60FE9F3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605BF0C437C14BBE956A6989F1AB2042"/>
              </w:placeholder>
              <w:showingPlcHdr/>
            </w:sdtPr>
            <w:sdtEndPr/>
            <w:sdtContent>
              <w:p w14:paraId="2B8EC8A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C7F6B69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096DA0C6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632812FDDD844205852B0AF18FDD8966"/>
              </w:placeholder>
              <w:showingPlcHdr/>
            </w:sdtPr>
            <w:sdtEndPr/>
            <w:sdtContent>
              <w:p w14:paraId="4DBD916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0AD295E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F48A34A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4E306BB9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E18F308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26A3C11C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2A16EC0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7638DD6FC6B242D689C5E6B76D4823E8"/>
              </w:placeholder>
              <w:showingPlcHdr/>
            </w:sdtPr>
            <w:sdtEndPr/>
            <w:sdtContent>
              <w:p w14:paraId="76228DB8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96E441F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340CFC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35143C64189146FC9D544828D1F0ECC9"/>
              </w:placeholder>
              <w:showingPlcHdr/>
            </w:sdtPr>
            <w:sdtEndPr/>
            <w:sdtContent>
              <w:p w14:paraId="2EE31A2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06861D9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63834D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84098F4D2F644C31B8E2A66A65E06A85"/>
              </w:placeholder>
              <w:showingPlcHdr/>
            </w:sdtPr>
            <w:sdtEndPr/>
            <w:sdtContent>
              <w:p w14:paraId="654F5B2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6F12AF20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F7E9FA5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980668D8274E4DA59853C963316AD777"/>
              </w:placeholder>
              <w:showingPlcHdr/>
            </w:sdtPr>
            <w:sdtEndPr/>
            <w:sdtContent>
              <w:p w14:paraId="27BF404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222030C1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D540B5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079A2E20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7FB1D27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7DAA0FC3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0E823A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F2C79255CA4F42EB9496F1FE210C7417"/>
              </w:placeholder>
              <w:showingPlcHdr/>
            </w:sdtPr>
            <w:sdtEndPr/>
            <w:sdtContent>
              <w:p w14:paraId="24AC364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47F030BF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02B95DE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BC83ABE02C2742249372DC8458B03940"/>
              </w:placeholder>
              <w:showingPlcHdr/>
            </w:sdtPr>
            <w:sdtEndPr/>
            <w:sdtContent>
              <w:p w14:paraId="23211A0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7CF3542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48AEC1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DF0D15F176C64026AFD0FF075CDA4E8C"/>
              </w:placeholder>
              <w:showingPlcHdr/>
            </w:sdtPr>
            <w:sdtEndPr/>
            <w:sdtContent>
              <w:p w14:paraId="408F62D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3D66624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33B0170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346A22B5E64C4683B5B1C0CD31D7552A"/>
              </w:placeholder>
              <w:showingPlcHdr/>
            </w:sdtPr>
            <w:sdtEndPr/>
            <w:sdtContent>
              <w:p w14:paraId="49B3051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2A1E052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031974C8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3DCCD25F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7275E18" w14:textId="0E82C8DC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C5180F3" w14:textId="4A605BA4" w:rsidR="00DE3B00" w:rsidRPr="00040D40" w:rsidRDefault="008F5ABE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190A1E87EE2E4CFD88572C7ED4E7F423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CCP</w:t>
                </w:r>
              </w:sdtContent>
            </w:sdt>
          </w:p>
        </w:tc>
      </w:tr>
      <w:tr w:rsidR="00DE3B00" w14:paraId="666336D4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5AF63F2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649A2828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1585E6C1A20341039F76C45D4E8412F9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9038071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0244731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3B63A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A952BB60C53A472380245D4FB101CFA4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0C6B6C3E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06A9814A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ACBCCE9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780E3A1" w14:textId="77777777" w:rsidR="00DE3B00" w:rsidRPr="00040D40" w:rsidRDefault="008F5ABE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A70E9156471943A0BDC551E60F8A30DC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6EC0CD6D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FD1B9A4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BCBA68A" w14:textId="77777777" w:rsidR="00DE3B00" w:rsidRPr="00040D40" w:rsidRDefault="008F5ABE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67A6252C0A5C4B13B80A458AC742BCF4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0FA13AD8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595D1DE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41DD25CA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75B3A6D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43745C0D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BFF8714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74EDFC27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>(</w:t>
            </w:r>
            <w:proofErr w:type="gramStart"/>
            <w:r w:rsidRPr="005213DB">
              <w:rPr>
                <w:i/>
                <w:szCs w:val="18"/>
              </w:rPr>
              <w:t>adresse</w:t>
            </w:r>
            <w:proofErr w:type="gramEnd"/>
            <w:r w:rsidRPr="005213DB">
              <w:rPr>
                <w:i/>
                <w:szCs w:val="18"/>
              </w:rPr>
              <w:t xml:space="preserve">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A13FB762D828479D9F5C8F8D75276DCC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8EF67F7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01FC2B2D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1FC3916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196ABEF1F2764D8A9CE30925BC9D438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2426DD15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4A11FDAA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21107D5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2664FD9" w14:textId="77777777" w:rsidR="005213DB" w:rsidRPr="00040D40" w:rsidRDefault="008F5ABE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8CAC78A9C4D54674A29452AAE29F1D5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16824DD3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F3D47B0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CF3F81D" w14:textId="77777777" w:rsidR="005213DB" w:rsidRPr="00040D40" w:rsidRDefault="008F5ABE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B0E51F1F4404447AA5AF25AD46BABF91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1FF0509A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75AA18CD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150D938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7267AA9A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9865A0D" w14:textId="77777777" w:rsidR="00DE3B00" w:rsidRDefault="008F5ABE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523955A6" w14:textId="77777777" w:rsidR="00DE3B00" w:rsidRDefault="008F5ABE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7C97B298" w14:textId="77777777" w:rsidR="00DE3B00" w:rsidRDefault="008F5ABE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62AB63A2" w14:textId="77777777" w:rsidR="00DE3B00" w:rsidRDefault="008F5ABE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641A25C6" w14:textId="77777777" w:rsidR="00DE3B00" w:rsidRDefault="008F5ABE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A281AA8" w14:textId="77777777" w:rsidR="00DE3B00" w:rsidRDefault="008F5ABE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4F93974A" w14:textId="77777777" w:rsidR="00DE3B00" w:rsidRDefault="008F5ABE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6C1FE02D" w14:textId="77777777" w:rsidR="00DE3B00" w:rsidRDefault="008F5ABE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1DE80693" w14:textId="77777777" w:rsidR="00DE3B00" w:rsidRDefault="008F5ABE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6951025A" w14:textId="77777777" w:rsidR="00DE3B00" w:rsidRDefault="008F5ABE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3D42570" w14:textId="77777777" w:rsidR="00DE3B00" w:rsidRDefault="008F5ABE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5CAD255C" w14:textId="77777777" w:rsidR="00DE3B00" w:rsidRDefault="008F5ABE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797F14EF" w14:textId="77777777" w:rsidR="00DE3B00" w:rsidRDefault="008F5ABE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1B52FEDA" w14:textId="77777777" w:rsidR="00DE3B00" w:rsidRDefault="008F5ABE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5A07A592" w14:textId="77777777" w:rsidR="00DE3B00" w:rsidRDefault="008F5ABE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02519579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E08CA9D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11FF461B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814D22D7750F468CA6EDB046F2546769"/>
              </w:placeholder>
            </w:sdtPr>
            <w:sdtEndPr/>
            <w:sdtContent>
              <w:p w14:paraId="0EDFEB6C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3F574502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09312E43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2BEA60C5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EC87983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2FF503DC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98F38A9" w14:textId="77777777" w:rsidR="00785006" w:rsidRDefault="008F5ABE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667D9617" w14:textId="77777777" w:rsidR="00785006" w:rsidRDefault="008F5ABE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7AF3E35E" w14:textId="77777777" w:rsidR="00785006" w:rsidRDefault="008F5ABE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79668661" w14:textId="77777777" w:rsidR="00785006" w:rsidRDefault="008F5ABE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D3E338B" w14:textId="77777777" w:rsidR="00785006" w:rsidRDefault="008F5ABE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064C4287" w14:textId="77777777" w:rsidR="00785006" w:rsidRDefault="008F5ABE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36A0DF3A" w14:textId="77777777" w:rsidR="00785006" w:rsidRDefault="008F5ABE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54A09806" w14:textId="77777777" w:rsidR="00785006" w:rsidRDefault="008F5ABE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58F27BBC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5A1D50E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0C775487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31AAE924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AD806918C3FB4E6CB4FCD7A5D6430A11"/>
              </w:placeholder>
              <w:showingPlcHdr/>
            </w:sdtPr>
            <w:sdtEndPr/>
            <w:sdtContent>
              <w:p w14:paraId="6981BA14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30CC88DA" w14:textId="77777777" w:rsidR="00785006" w:rsidRDefault="00785006" w:rsidP="006A744F"/>
        </w:tc>
      </w:tr>
    </w:tbl>
    <w:p w14:paraId="04BECAAC" w14:textId="77777777" w:rsidR="00DE3B00" w:rsidRPr="00785006" w:rsidRDefault="005213DB" w:rsidP="00785006">
      <w:r>
        <w:br w:type="page"/>
      </w:r>
    </w:p>
    <w:p w14:paraId="2671CBA1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1E0B23" wp14:editId="789DFEF9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88CA5E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" filled="f" strokecolor="#ffc000" strokeweight="2pt"/>
            </w:pict>
          </mc:Fallback>
        </mc:AlternateContent>
      </w:r>
    </w:p>
    <w:p w14:paraId="769D9A3B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1732B2DC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50B2B008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0F046B48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379455F7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790E3D30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21811CC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482629194"/>
              <w:placeholder>
                <w:docPart w:val="A7816EBEA7B14B9895434BCBA3AED230"/>
              </w:placeholder>
            </w:sdtPr>
            <w:sdtEndPr/>
            <w:sdtContent>
              <w:p w14:paraId="206FB8B8" w14:textId="77777777" w:rsidR="00DE3B00" w:rsidRPr="007214D2" w:rsidRDefault="006F624A" w:rsidP="006F624A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Ministère de l’Éducation nationale et de la Jeunesse</w:t>
                </w:r>
              </w:p>
            </w:sdtContent>
          </w:sdt>
        </w:tc>
      </w:tr>
      <w:tr w:rsidR="00DE3B00" w:rsidRPr="00040D40" w14:paraId="5F90B67B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24E4C2E" w14:textId="77777777" w:rsidR="00DE3B00" w:rsidRPr="00AB6D60" w:rsidRDefault="00DE3B00" w:rsidP="006F624A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</w:t>
            </w:r>
            <w:r w:rsidR="006F624A">
              <w:rPr>
                <w:b/>
                <w:szCs w:val="18"/>
              </w:rPr>
              <w:t xml:space="preserve"> 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110642642"/>
              <w:placeholder>
                <w:docPart w:val="58953761A9A24E039D4986B6454E5678"/>
              </w:placeholder>
            </w:sdtPr>
            <w:sdtEndPr/>
            <w:sdtContent>
              <w:p w14:paraId="00CD505D" w14:textId="77777777" w:rsidR="00DE3B00" w:rsidRPr="006F624A" w:rsidRDefault="006F624A" w:rsidP="006F624A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Administration centrale</w:t>
                </w:r>
              </w:p>
            </w:sdtContent>
          </w:sdt>
        </w:tc>
      </w:tr>
      <w:tr w:rsidR="00DE3B00" w:rsidRPr="00040D40" w14:paraId="33CF58D8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DB57D7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22EC8F6171A64C02AE751D8D5883340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69A983E" w14:textId="77777777" w:rsidR="00DE3B00" w:rsidRPr="00040D40" w:rsidRDefault="006F624A" w:rsidP="006F624A">
                <w:pPr>
                  <w:rPr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 xml:space="preserve">61-65 rue </w:t>
                </w:r>
                <w:proofErr w:type="spellStart"/>
                <w:r>
                  <w:rPr>
                    <w:bCs/>
                    <w:color w:val="7F7F7F" w:themeColor="text1" w:themeTint="80"/>
                    <w:szCs w:val="20"/>
                  </w:rPr>
                  <w:t>Dutot</w:t>
                </w:r>
                <w:proofErr w:type="spellEnd"/>
                <w:r>
                  <w:rPr>
                    <w:bCs/>
                    <w:color w:val="7F7F7F" w:themeColor="text1" w:themeTint="80"/>
                    <w:szCs w:val="20"/>
                  </w:rPr>
                  <w:t xml:space="preserve"> 75015 Paris</w:t>
                </w:r>
              </w:p>
            </w:tc>
          </w:sdtContent>
        </w:sdt>
      </w:tr>
      <w:tr w:rsidR="00DE3B00" w:rsidRPr="00040D40" w14:paraId="3B06F7E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901389" w14:textId="77777777" w:rsidR="00DE3B00" w:rsidRPr="00AB6D60" w:rsidRDefault="007214D2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P</w:t>
            </w:r>
            <w:r w:rsidR="00DE3B00">
              <w:rPr>
                <w:b/>
                <w:szCs w:val="18"/>
              </w:rPr>
              <w:t>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D101025F497944E0958DC7D594EF0E82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64A4A09" w14:textId="77777777" w:rsidR="00DE3B00" w:rsidRPr="00040D40" w:rsidRDefault="007214D2" w:rsidP="007214D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Bureau de la performance et du contrôle de gestion des achats (Achats 3)</w:t>
                </w:r>
              </w:p>
            </w:tc>
          </w:sdtContent>
        </w:sdt>
      </w:tr>
      <w:tr w:rsidR="00DE3B00" w:rsidRPr="00040D40" w14:paraId="35A05612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560974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92E08D4F9F643AC95B352EB8E18E144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5987A80" w14:textId="77777777" w:rsidR="00DE3B00" w:rsidRPr="00040D40" w:rsidRDefault="007214D2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214D2">
                  <w:rPr>
                    <w:bCs/>
                    <w:color w:val="7F7F7F" w:themeColor="text1" w:themeTint="80"/>
                    <w:szCs w:val="20"/>
                  </w:rPr>
                  <w:t>saam-mission.achats3@education.gouv.fr</w:t>
                </w:r>
              </w:p>
            </w:tc>
          </w:sdtContent>
        </w:sdt>
      </w:tr>
      <w:tr w:rsidR="00174455" w:rsidRPr="00040D40" w14:paraId="769A1BBD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12B4A6" w14:textId="77777777" w:rsidR="00174455" w:rsidRDefault="00174455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Téléphone du point de contact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FA9226A" w14:textId="77777777" w:rsidR="00174455" w:rsidRDefault="006E1D34" w:rsidP="008531DB">
            <w:pPr>
              <w:rPr>
                <w:bCs/>
                <w:color w:val="7F7F7F" w:themeColor="text1" w:themeTint="80"/>
                <w:szCs w:val="20"/>
              </w:rPr>
            </w:pPr>
            <w:r>
              <w:rPr>
                <w:bCs/>
                <w:color w:val="7F7F7F" w:themeColor="text1" w:themeTint="80"/>
                <w:szCs w:val="20"/>
              </w:rPr>
              <w:t>01 55 55 25 45</w:t>
            </w:r>
          </w:p>
        </w:tc>
      </w:tr>
    </w:tbl>
    <w:p w14:paraId="11271CB2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7C87C2B4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24849608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0D7C81AF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3C2EA20F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F457311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D721DC2AD57F408D8BC52E7779094E3B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65C40CC" w14:textId="77777777"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5E8E6860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0BEC05" w14:textId="77777777" w:rsidR="006F624A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</w:t>
            </w:r>
            <w:r w:rsidR="006F624A">
              <w:rPr>
                <w:b/>
                <w:szCs w:val="18"/>
              </w:rPr>
              <w:t xml:space="preserve"> : </w:t>
            </w:r>
          </w:p>
          <w:p w14:paraId="386A5C1A" w14:textId="77777777" w:rsidR="00DE3B00" w:rsidRPr="006F624A" w:rsidRDefault="006F624A" w:rsidP="008531DB">
            <w:pPr>
              <w:jc w:val="right"/>
              <w:rPr>
                <w:i/>
                <w:szCs w:val="18"/>
              </w:rPr>
            </w:pPr>
            <w:r w:rsidRPr="006F624A">
              <w:rPr>
                <w:i/>
                <w:szCs w:val="18"/>
              </w:rPr>
              <w:t>(</w:t>
            </w:r>
            <w:proofErr w:type="gramStart"/>
            <w:r w:rsidRPr="006F624A">
              <w:rPr>
                <w:i/>
                <w:szCs w:val="18"/>
              </w:rPr>
              <w:t>travaux</w:t>
            </w:r>
            <w:proofErr w:type="gramEnd"/>
            <w:r w:rsidRPr="006F624A">
              <w:rPr>
                <w:i/>
                <w:szCs w:val="18"/>
              </w:rPr>
              <w:t>, services, fournitures)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1D3BD7F8DA8346E0B652BD52FE3E117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35C149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14:paraId="613F1B7D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847195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6819CEF6FB59426D9624CF3F61B8C121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AA32E96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6FCD95B1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D0E72EF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62769D1873B642E7A2483E7666A643EC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E5C2393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1718FDEB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CF4989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62769D1873B642E7A2483E7666A643EC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E8ECB4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4A0DC10C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D1F0C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62769D1873B642E7A2483E7666A643EC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50E8B9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0CB3D52F" w14:textId="77777777" w:rsidR="00DE3B00" w:rsidRPr="00A104FC" w:rsidRDefault="00DE3B00" w:rsidP="00DE3B00">
      <w:pPr>
        <w:jc w:val="both"/>
      </w:pPr>
    </w:p>
    <w:p w14:paraId="6A062E29" w14:textId="77777777" w:rsidR="00E94883" w:rsidRPr="00AC1FF1" w:rsidRDefault="00AC1FF1" w:rsidP="00AC1FF1">
      <w:pPr>
        <w:suppressAutoHyphens w:val="0"/>
        <w:spacing w:line="276" w:lineRule="auto"/>
        <w:jc w:val="both"/>
        <w:rPr>
          <w:color w:val="auto"/>
        </w:rPr>
      </w:pPr>
      <w:r w:rsidRPr="00AC1FF1">
        <w:rPr>
          <w:b/>
          <w:i/>
          <w:color w:val="auto"/>
        </w:rPr>
        <w:t xml:space="preserve">À l’attention des MLDS. </w:t>
      </w:r>
      <w:r w:rsidRPr="00AC1FF1">
        <w:rPr>
          <w:color w:val="auto"/>
        </w:rPr>
        <w:t>Toute demande adressée par courriel au pouvoir adjudicateur doit avoir pour objet : Clause sociale [n° de procédure interne]</w:t>
      </w:r>
      <w:r w:rsidR="00117E59">
        <w:rPr>
          <w:color w:val="auto"/>
        </w:rPr>
        <w:t>.</w:t>
      </w:r>
    </w:p>
    <w:p w14:paraId="0A25BCAE" w14:textId="77777777" w:rsidR="00AC1FF1" w:rsidRPr="00AC1FF1" w:rsidRDefault="00AC1FF1" w:rsidP="00AC1FF1">
      <w:pPr>
        <w:suppressAutoHyphens w:val="0"/>
        <w:spacing w:line="276" w:lineRule="auto"/>
        <w:jc w:val="both"/>
        <w:rPr>
          <w:rFonts w:cs="Arial"/>
          <w:b/>
          <w:color w:val="808080" w:themeColor="background1" w:themeShade="80"/>
          <w:sz w:val="12"/>
          <w:szCs w:val="28"/>
          <w:shd w:val="clear" w:color="auto" w:fill="FFFFFF"/>
        </w:rPr>
      </w:pPr>
      <w:r w:rsidRPr="00AC1FF1">
        <w:rPr>
          <w:color w:val="808080" w:themeColor="background1" w:themeShade="80"/>
        </w:rPr>
        <w:t>Exemple : Clause sociale AAO-21035</w:t>
      </w:r>
    </w:p>
    <w:sectPr w:rsidR="00AC1FF1" w:rsidRPr="00AC1FF1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1147" w14:textId="77777777" w:rsidR="00BE21CB" w:rsidRDefault="00BE21CB">
      <w:r>
        <w:separator/>
      </w:r>
    </w:p>
  </w:endnote>
  <w:endnote w:type="continuationSeparator" w:id="0">
    <w:p w14:paraId="632A8ED3" w14:textId="77777777" w:rsidR="00BE21CB" w:rsidRDefault="00BE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5130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CA5FF3">
      <w:rPr>
        <w:rStyle w:val="Numrodepage"/>
        <w:noProof/>
      </w:rPr>
      <w:t>2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CA5FF3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792660AC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FEAA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CA5FF3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CA5FF3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037D8FB6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340C4" w14:textId="77777777" w:rsidR="00BE21CB" w:rsidRDefault="00BE21CB">
      <w:r>
        <w:separator/>
      </w:r>
    </w:p>
  </w:footnote>
  <w:footnote w:type="continuationSeparator" w:id="0">
    <w:p w14:paraId="15E76DC3" w14:textId="77777777" w:rsidR="00BE21CB" w:rsidRDefault="00BE2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D0CD" w14:textId="77777777" w:rsidR="007D3734" w:rsidRDefault="007D3734">
    <w:pPr>
      <w:rPr>
        <w:rFonts w:eastAsia="Times"/>
        <w:szCs w:val="20"/>
      </w:rPr>
    </w:pPr>
  </w:p>
  <w:p w14:paraId="41F41FEA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A1C23" w14:textId="77777777" w:rsidR="006A60C6" w:rsidRDefault="006A60C6">
    <w:pPr>
      <w:rPr>
        <w:rFonts w:eastAsia="Times"/>
        <w:szCs w:val="20"/>
      </w:rPr>
    </w:pPr>
  </w:p>
  <w:p w14:paraId="29863CFD" w14:textId="77777777" w:rsidR="006A60C6" w:rsidRDefault="006A60C6">
    <w:pPr>
      <w:rPr>
        <w:rFonts w:eastAsia="Times"/>
        <w:szCs w:val="20"/>
      </w:rPr>
    </w:pPr>
  </w:p>
  <w:p w14:paraId="1DDE7A52" w14:textId="77777777" w:rsidR="007D3734" w:rsidRDefault="006A60C6">
    <w:pPr>
      <w:rPr>
        <w:rFonts w:eastAsia="Times"/>
        <w:szCs w:val="20"/>
      </w:rPr>
    </w:pPr>
    <w:r>
      <w:rPr>
        <w:rFonts w:cs="Arial"/>
        <w:noProof/>
      </w:rPr>
      <w:drawing>
        <wp:anchor distT="0" distB="0" distL="114300" distR="114300" simplePos="0" relativeHeight="251662336" behindDoc="0" locked="0" layoutInCell="1" allowOverlap="1" wp14:anchorId="196268D4" wp14:editId="6F5C4DE4">
          <wp:simplePos x="0" y="0"/>
          <wp:positionH relativeFrom="margin">
            <wp:posOffset>3882390</wp:posOffset>
          </wp:positionH>
          <wp:positionV relativeFrom="margin">
            <wp:posOffset>-1205230</wp:posOffset>
          </wp:positionV>
          <wp:extent cx="1853565" cy="647700"/>
          <wp:effectExtent l="0" t="0" r="0" b="0"/>
          <wp:wrapSquare wrapText="bothSides"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SF-logo-10-20_26x65mm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66" t="12586" r="4923" b="14444"/>
                  <a:stretch/>
                </pic:blipFill>
                <pic:spPr bwMode="auto">
                  <a:xfrm>
                    <a:off x="0" y="0"/>
                    <a:ext cx="185356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3252052" wp14:editId="0255CF05">
          <wp:simplePos x="0" y="0"/>
          <wp:positionH relativeFrom="margin">
            <wp:posOffset>3810</wp:posOffset>
          </wp:positionH>
          <wp:positionV relativeFrom="paragraph">
            <wp:posOffset>33655</wp:posOffset>
          </wp:positionV>
          <wp:extent cx="1090295" cy="89598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895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076F68" w14:textId="77777777" w:rsidR="007D3734" w:rsidRDefault="007D3734">
    <w:pPr>
      <w:rPr>
        <w:rFonts w:eastAsia="Times"/>
        <w:szCs w:val="20"/>
      </w:rPr>
    </w:pPr>
  </w:p>
  <w:p w14:paraId="6749DDE4" w14:textId="77777777" w:rsidR="007D3734" w:rsidRDefault="007D3734">
    <w:pPr>
      <w:jc w:val="center"/>
      <w:rPr>
        <w:rFonts w:eastAsia="Times"/>
        <w:szCs w:val="20"/>
      </w:rPr>
    </w:pPr>
  </w:p>
  <w:p w14:paraId="17D27070" w14:textId="77777777" w:rsidR="007D3734" w:rsidRDefault="007D3734" w:rsidP="006A60C6">
    <w:pPr>
      <w:tabs>
        <w:tab w:val="left" w:pos="5055"/>
      </w:tabs>
      <w:rPr>
        <w:rFonts w:eastAsia="Times"/>
        <w:szCs w:val="20"/>
      </w:rPr>
    </w:pPr>
  </w:p>
  <w:p w14:paraId="7F302EC8" w14:textId="77777777" w:rsidR="006A60C6" w:rsidRDefault="006A60C6" w:rsidP="006A60C6">
    <w:pPr>
      <w:tabs>
        <w:tab w:val="left" w:pos="5055"/>
      </w:tabs>
      <w:rPr>
        <w:rFonts w:eastAsia="Times"/>
        <w:szCs w:val="20"/>
      </w:rPr>
    </w:pPr>
  </w:p>
  <w:p w14:paraId="767FB466" w14:textId="77777777" w:rsidR="006A60C6" w:rsidRDefault="006A60C6">
    <w:pPr>
      <w:jc w:val="center"/>
    </w:pPr>
  </w:p>
  <w:p w14:paraId="1C38B61A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5697630">
    <w:abstractNumId w:val="0"/>
  </w:num>
  <w:num w:numId="2" w16cid:durableId="32124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CB"/>
    <w:rsid w:val="00040D40"/>
    <w:rsid w:val="00050404"/>
    <w:rsid w:val="0009615B"/>
    <w:rsid w:val="000A39AA"/>
    <w:rsid w:val="000D7A36"/>
    <w:rsid w:val="000F7371"/>
    <w:rsid w:val="00117E59"/>
    <w:rsid w:val="00133B09"/>
    <w:rsid w:val="00147C06"/>
    <w:rsid w:val="00150EA8"/>
    <w:rsid w:val="00151EA3"/>
    <w:rsid w:val="00164A34"/>
    <w:rsid w:val="00174455"/>
    <w:rsid w:val="001A28FD"/>
    <w:rsid w:val="001B22B9"/>
    <w:rsid w:val="001D03D2"/>
    <w:rsid w:val="001D6614"/>
    <w:rsid w:val="001E2508"/>
    <w:rsid w:val="001F258F"/>
    <w:rsid w:val="00203FD8"/>
    <w:rsid w:val="00223E57"/>
    <w:rsid w:val="00227E06"/>
    <w:rsid w:val="002B1138"/>
    <w:rsid w:val="002C6F71"/>
    <w:rsid w:val="002E2DF6"/>
    <w:rsid w:val="002F68F5"/>
    <w:rsid w:val="003F1C4F"/>
    <w:rsid w:val="003F745B"/>
    <w:rsid w:val="00457112"/>
    <w:rsid w:val="0046364A"/>
    <w:rsid w:val="00486B75"/>
    <w:rsid w:val="004A2B95"/>
    <w:rsid w:val="004E5EB7"/>
    <w:rsid w:val="004E6760"/>
    <w:rsid w:val="005213DB"/>
    <w:rsid w:val="00526F7A"/>
    <w:rsid w:val="00533F84"/>
    <w:rsid w:val="00552C76"/>
    <w:rsid w:val="00560AE3"/>
    <w:rsid w:val="005D3178"/>
    <w:rsid w:val="0061710C"/>
    <w:rsid w:val="00643BB2"/>
    <w:rsid w:val="00665918"/>
    <w:rsid w:val="00687111"/>
    <w:rsid w:val="006A5022"/>
    <w:rsid w:val="006A60C6"/>
    <w:rsid w:val="006C5E2D"/>
    <w:rsid w:val="006D4D9D"/>
    <w:rsid w:val="006E1D34"/>
    <w:rsid w:val="006F624A"/>
    <w:rsid w:val="006F6AC1"/>
    <w:rsid w:val="006F7750"/>
    <w:rsid w:val="007214D2"/>
    <w:rsid w:val="00785006"/>
    <w:rsid w:val="00791FD2"/>
    <w:rsid w:val="007D3734"/>
    <w:rsid w:val="00800123"/>
    <w:rsid w:val="00834BBE"/>
    <w:rsid w:val="00835930"/>
    <w:rsid w:val="00844D62"/>
    <w:rsid w:val="00867162"/>
    <w:rsid w:val="008C0CCE"/>
    <w:rsid w:val="008D31CD"/>
    <w:rsid w:val="008F5ABE"/>
    <w:rsid w:val="009D3CE3"/>
    <w:rsid w:val="009D6C8E"/>
    <w:rsid w:val="00A104FC"/>
    <w:rsid w:val="00A32111"/>
    <w:rsid w:val="00A32C28"/>
    <w:rsid w:val="00A35961"/>
    <w:rsid w:val="00A76203"/>
    <w:rsid w:val="00AB1AEB"/>
    <w:rsid w:val="00AB6D60"/>
    <w:rsid w:val="00AC1FF1"/>
    <w:rsid w:val="00AD6473"/>
    <w:rsid w:val="00B11931"/>
    <w:rsid w:val="00BE21CB"/>
    <w:rsid w:val="00C26D8B"/>
    <w:rsid w:val="00C90AEA"/>
    <w:rsid w:val="00CA5F10"/>
    <w:rsid w:val="00CA5FF3"/>
    <w:rsid w:val="00CC30B2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6E2AC"/>
  <w15:docId w15:val="{6A575FEF-92C2-4595-8676-4AA6851F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fer.in.adc.education.fr\MesEspacesPartages\str-saam-b\2.%20Pilotage\1%20SDA\6%20Docs%20types\Outils%20acheteurs\VADEMECUM\Clausier\Clause%20sociale%20de%20formation\2023.05_Annexe-fiche-entreprise%20-%20MdA%20Edu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C550650A99474591B68A66CD279E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C2E66F-49CA-469B-92C9-1269A58D0FC4}"/>
      </w:docPartPr>
      <w:docPartBody>
        <w:p w:rsidR="00CC3C08" w:rsidRDefault="00CC3C08">
          <w:pPr>
            <w:pStyle w:val="C5C550650A99474591B68A66CD279E0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E3AF98E69B401D8AB73229927BAA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F7A81A-A8F2-47BD-BE75-7F005929DB90}"/>
      </w:docPartPr>
      <w:docPartBody>
        <w:p w:rsidR="00CC3C08" w:rsidRDefault="00CC3C08">
          <w:pPr>
            <w:pStyle w:val="16E3AF98E69B401D8AB73229927BAAB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BE8618FB094B4118AA3C431318C233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597010-FE55-4DCB-9AEA-1FE83A5E91CF}"/>
      </w:docPartPr>
      <w:docPartBody>
        <w:p w:rsidR="00CC3C08" w:rsidRDefault="00CC3C08">
          <w:pPr>
            <w:pStyle w:val="BE8618FB094B4118AA3C431318C2330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C0B0D080ECA4332BEE0BEF51B3E0C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9A10C9-2BDB-4F54-8D10-39C090A22649}"/>
      </w:docPartPr>
      <w:docPartBody>
        <w:p w:rsidR="00CC3C08" w:rsidRDefault="00CC3C08">
          <w:pPr>
            <w:pStyle w:val="BC0B0D080ECA4332BEE0BEF51B3E0C1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F5831F790140428CBC6A9F2E058C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CDDA19-B07C-4360-9415-D39BDA4144DC}"/>
      </w:docPartPr>
      <w:docPartBody>
        <w:p w:rsidR="00CC3C08" w:rsidRDefault="00CC3C08">
          <w:pPr>
            <w:pStyle w:val="C7F5831F790140428CBC6A9F2E058CA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8E7987837864338A6DF02AC21CE74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974DAA-DC8A-4EB7-8F0B-A40E8BA86623}"/>
      </w:docPartPr>
      <w:docPartBody>
        <w:p w:rsidR="00CC3C08" w:rsidRDefault="00CC3C08">
          <w:pPr>
            <w:pStyle w:val="D8E7987837864338A6DF02AC21CE740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AE8B25AE5C46BA91948B2F1987A3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D54C6B-A375-4454-8805-5693A19C8F36}"/>
      </w:docPartPr>
      <w:docPartBody>
        <w:p w:rsidR="00CC3C08" w:rsidRDefault="00CC3C08">
          <w:pPr>
            <w:pStyle w:val="2EAE8B25AE5C46BA91948B2F1987A34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10B55A27134A3DBB522DB239D6D5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D7E002-5F1B-46D5-9808-9E5759E18CD1}"/>
      </w:docPartPr>
      <w:docPartBody>
        <w:p w:rsidR="00CC3C08" w:rsidRDefault="00CC3C08">
          <w:pPr>
            <w:pStyle w:val="E510B55A27134A3DBB522DB239D6D51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6D4047C40374C85905EB5639FA13D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B9EC10-EAEE-4C1D-BBDB-7DB947C16595}"/>
      </w:docPartPr>
      <w:docPartBody>
        <w:p w:rsidR="00CC3C08" w:rsidRDefault="00CC3C08">
          <w:pPr>
            <w:pStyle w:val="66D4047C40374C85905EB5639FA13D7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679FCCAA0146BBB258003FC4183C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FD4DB1-772E-4EC7-BFA7-75D9E55F8F2F}"/>
      </w:docPartPr>
      <w:docPartBody>
        <w:p w:rsidR="00CC3C08" w:rsidRDefault="00CC3C08">
          <w:pPr>
            <w:pStyle w:val="5D679FCCAA0146BBB258003FC4183C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5BF0C437C14BBE956A6989F1AB20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BCF80A-AE6D-43FE-BACE-8A51B82E507E}"/>
      </w:docPartPr>
      <w:docPartBody>
        <w:p w:rsidR="00CC3C08" w:rsidRDefault="00CC3C08">
          <w:pPr>
            <w:pStyle w:val="605BF0C437C14BBE956A6989F1AB204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32812FDDD844205852B0AF18FDD89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5D1995-553F-4989-A0D9-E5C215324958}"/>
      </w:docPartPr>
      <w:docPartBody>
        <w:p w:rsidR="00CC3C08" w:rsidRDefault="00CC3C08">
          <w:pPr>
            <w:pStyle w:val="632812FDDD844205852B0AF18FDD896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638DD6FC6B242D689C5E6B76D482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C59A8-CAE5-44F0-B2B4-1CFAD97510ED}"/>
      </w:docPartPr>
      <w:docPartBody>
        <w:p w:rsidR="00CC3C08" w:rsidRDefault="00CC3C08">
          <w:pPr>
            <w:pStyle w:val="7638DD6FC6B242D689C5E6B76D4823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143C64189146FC9D544828D1F0EC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3BD6E8-CF8B-4B04-BDE6-77AD35472FF9}"/>
      </w:docPartPr>
      <w:docPartBody>
        <w:p w:rsidR="00CC3C08" w:rsidRDefault="00CC3C08">
          <w:pPr>
            <w:pStyle w:val="35143C64189146FC9D544828D1F0ECC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098F4D2F644C31B8E2A66A65E06A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562890-CB13-4DD8-BEE0-2D7C51F110E9}"/>
      </w:docPartPr>
      <w:docPartBody>
        <w:p w:rsidR="00CC3C08" w:rsidRDefault="00CC3C08">
          <w:pPr>
            <w:pStyle w:val="84098F4D2F644C31B8E2A66A65E06A8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0668D8274E4DA59853C963316AD7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C9BBC2-F9A4-4FE4-82D6-FF00FC685EE2}"/>
      </w:docPartPr>
      <w:docPartBody>
        <w:p w:rsidR="00CC3C08" w:rsidRDefault="00CC3C08">
          <w:pPr>
            <w:pStyle w:val="980668D8274E4DA59853C963316AD77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C79255CA4F42EB9496F1FE210C74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95E185-7331-4FAF-B8DD-BD648EF7C011}"/>
      </w:docPartPr>
      <w:docPartBody>
        <w:p w:rsidR="00CC3C08" w:rsidRDefault="00CC3C08">
          <w:pPr>
            <w:pStyle w:val="F2C79255CA4F42EB9496F1FE210C741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C83ABE02C2742249372DC8458B039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A0132B-0599-4559-B244-AE296FE848AD}"/>
      </w:docPartPr>
      <w:docPartBody>
        <w:p w:rsidR="00CC3C08" w:rsidRDefault="00CC3C08">
          <w:pPr>
            <w:pStyle w:val="BC83ABE02C2742249372DC8458B0394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0D15F176C64026AFD0FF075CDA4E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BA0A5-5D9E-495B-BF6C-66E777C9BF60}"/>
      </w:docPartPr>
      <w:docPartBody>
        <w:p w:rsidR="00CC3C08" w:rsidRDefault="00CC3C08">
          <w:pPr>
            <w:pStyle w:val="DF0D15F176C64026AFD0FF075CDA4E8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6A22B5E64C4683B5B1C0CD31D755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53ED5B-2D79-4F74-81CF-0515B6064234}"/>
      </w:docPartPr>
      <w:docPartBody>
        <w:p w:rsidR="00CC3C08" w:rsidRDefault="00CC3C08">
          <w:pPr>
            <w:pStyle w:val="346A22B5E64C4683B5B1C0CD31D7552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0A1E87EE2E4CFD88572C7ED4E7F4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E6F9C-2ECB-428B-9E51-F6C29DAC16A0}"/>
      </w:docPartPr>
      <w:docPartBody>
        <w:p w:rsidR="00CC3C08" w:rsidRDefault="00CC3C08">
          <w:pPr>
            <w:pStyle w:val="190A1E87EE2E4CFD88572C7ED4E7F423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1585E6C1A20341039F76C45D4E8412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AFD10D-B449-4CD9-8F59-3D71CD8F4F3F}"/>
      </w:docPartPr>
      <w:docPartBody>
        <w:p w:rsidR="00CC3C08" w:rsidRDefault="00CC3C08">
          <w:pPr>
            <w:pStyle w:val="1585E6C1A20341039F76C45D4E8412F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952BB60C53A472380245D4FB101CF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E435D4-C003-4A90-B08B-157CE2462026}"/>
      </w:docPartPr>
      <w:docPartBody>
        <w:p w:rsidR="00CC3C08" w:rsidRDefault="00CC3C08">
          <w:pPr>
            <w:pStyle w:val="A952BB60C53A472380245D4FB101CFA4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A70E9156471943A0BDC551E60F8A30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236DF0-5061-49D6-AC3A-7D0EBD47B3B5}"/>
      </w:docPartPr>
      <w:docPartBody>
        <w:p w:rsidR="00CC3C08" w:rsidRDefault="00CC3C08">
          <w:pPr>
            <w:pStyle w:val="A70E9156471943A0BDC551E60F8A30DC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67A6252C0A5C4B13B80A458AC742BC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3F9B86-013A-43E2-8FF9-B79D0E814F40}"/>
      </w:docPartPr>
      <w:docPartBody>
        <w:p w:rsidR="00CC3C08" w:rsidRDefault="00CC3C08">
          <w:pPr>
            <w:pStyle w:val="67A6252C0A5C4B13B80A458AC742BCF4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A13FB762D828479D9F5C8F8D75276D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D403A9-5B8B-4A26-A8FF-30469ED381E3}"/>
      </w:docPartPr>
      <w:docPartBody>
        <w:p w:rsidR="00CC3C08" w:rsidRDefault="00CC3C08">
          <w:pPr>
            <w:pStyle w:val="A13FB762D828479D9F5C8F8D75276DC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6ABEF1F2764D8A9CE30925BC9D43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480B40-DAF8-43F3-9B1A-CF0F18C20F0D}"/>
      </w:docPartPr>
      <w:docPartBody>
        <w:p w:rsidR="00CC3C08" w:rsidRDefault="00CC3C08">
          <w:pPr>
            <w:pStyle w:val="196ABEF1F2764D8A9CE30925BC9D438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CAC78A9C4D54674A29452AAE29F1D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0854BF-7E6D-4AE3-BA68-A021D929DCED}"/>
      </w:docPartPr>
      <w:docPartBody>
        <w:p w:rsidR="00CC3C08" w:rsidRDefault="00CC3C08">
          <w:pPr>
            <w:pStyle w:val="8CAC78A9C4D54674A29452AAE29F1D5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B0E51F1F4404447AA5AF25AD46BABF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F978EA-2755-4C4D-8FB8-14FE69144E9A}"/>
      </w:docPartPr>
      <w:docPartBody>
        <w:p w:rsidR="00CC3C08" w:rsidRDefault="00CC3C08">
          <w:pPr>
            <w:pStyle w:val="B0E51F1F4404447AA5AF25AD46BABF91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14D22D7750F468CA6EDB046F25467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874D41-E232-45DB-813A-6618AFB8D515}"/>
      </w:docPartPr>
      <w:docPartBody>
        <w:p w:rsidR="00CC3C08" w:rsidRDefault="00CC3C08">
          <w:pPr>
            <w:pStyle w:val="814D22D7750F468CA6EDB046F25467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806918C3FB4E6CB4FCD7A5D6430A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EC31B1-4588-4F81-B71A-C75A494E5C12}"/>
      </w:docPartPr>
      <w:docPartBody>
        <w:p w:rsidR="00CC3C08" w:rsidRDefault="00CC3C08">
          <w:pPr>
            <w:pStyle w:val="AD806918C3FB4E6CB4FCD7A5D6430A1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816EBEA7B14B9895434BCBA3AED2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B0AB10-B89D-4B9D-A9C7-F194EA1CDC1B}"/>
      </w:docPartPr>
      <w:docPartBody>
        <w:p w:rsidR="00CC3C08" w:rsidRDefault="00CC3C08">
          <w:pPr>
            <w:pStyle w:val="A7816EBEA7B14B9895434BCBA3AED23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8953761A9A24E039D4986B6454E56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858804-C066-48BE-BD23-7C4C68510A1E}"/>
      </w:docPartPr>
      <w:docPartBody>
        <w:p w:rsidR="00CC3C08" w:rsidRDefault="00CC3C08">
          <w:pPr>
            <w:pStyle w:val="58953761A9A24E039D4986B6454E567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EC8F6171A64C02AE751D8D588334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566259-4596-46E7-8A4D-B33AE841BC19}"/>
      </w:docPartPr>
      <w:docPartBody>
        <w:p w:rsidR="00CC3C08" w:rsidRDefault="00CC3C08">
          <w:pPr>
            <w:pStyle w:val="22EC8F6171A64C02AE751D8D5883340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01025F497944E0958DC7D594EF0E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C32A77-8CC0-48EB-98EB-2AE887B8D5D8}"/>
      </w:docPartPr>
      <w:docPartBody>
        <w:p w:rsidR="00CC3C08" w:rsidRDefault="00CC3C08">
          <w:pPr>
            <w:pStyle w:val="D101025F497944E0958DC7D594EF0E8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2E08D4F9F643AC95B352EB8E18E1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E57AA3-0BF5-4EF9-B74E-D2FEFF2F105A}"/>
      </w:docPartPr>
      <w:docPartBody>
        <w:p w:rsidR="00CC3C08" w:rsidRDefault="00CC3C08">
          <w:pPr>
            <w:pStyle w:val="B92E08D4F9F643AC95B352EB8E18E14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21DC2AD57F408D8BC52E7779094E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528BAB-5021-457F-BA2B-9DF76F25A9F8}"/>
      </w:docPartPr>
      <w:docPartBody>
        <w:p w:rsidR="00CC3C08" w:rsidRDefault="00CC3C08">
          <w:pPr>
            <w:pStyle w:val="D721DC2AD57F408D8BC52E7779094E3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D3BD7F8DA8346E0B652BD52FE3E11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A665A3-7E9A-416B-AACE-5F7647552A01}"/>
      </w:docPartPr>
      <w:docPartBody>
        <w:p w:rsidR="00CC3C08" w:rsidRDefault="00CC3C08">
          <w:pPr>
            <w:pStyle w:val="1D3BD7F8DA8346E0B652BD52FE3E117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819CEF6FB59426D9624CF3F61B8C1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6EE0BA-04A1-484B-BAF6-C3778A30742B}"/>
      </w:docPartPr>
      <w:docPartBody>
        <w:p w:rsidR="00CC3C08" w:rsidRDefault="00CC3C08">
          <w:pPr>
            <w:pStyle w:val="6819CEF6FB59426D9624CF3F61B8C12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769D1873B642E7A2483E7666A643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E07724-8FC1-4AB4-A6F0-F135CAFDB95D}"/>
      </w:docPartPr>
      <w:docPartBody>
        <w:p w:rsidR="00CC3C08" w:rsidRDefault="00CC3C08">
          <w:pPr>
            <w:pStyle w:val="62769D1873B642E7A2483E7666A643EC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08"/>
    <w:rsid w:val="00227E06"/>
    <w:rsid w:val="00844D62"/>
    <w:rsid w:val="00CC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C5C550650A99474591B68A66CD279E05">
    <w:name w:val="C5C550650A99474591B68A66CD279E05"/>
  </w:style>
  <w:style w:type="paragraph" w:customStyle="1" w:styleId="16E3AF98E69B401D8AB73229927BAAB5">
    <w:name w:val="16E3AF98E69B401D8AB73229927BAAB5"/>
  </w:style>
  <w:style w:type="paragraph" w:customStyle="1" w:styleId="BE8618FB094B4118AA3C431318C23300">
    <w:name w:val="BE8618FB094B4118AA3C431318C23300"/>
  </w:style>
  <w:style w:type="paragraph" w:customStyle="1" w:styleId="BC0B0D080ECA4332BEE0BEF51B3E0C1C">
    <w:name w:val="BC0B0D080ECA4332BEE0BEF51B3E0C1C"/>
  </w:style>
  <w:style w:type="paragraph" w:customStyle="1" w:styleId="C7F5831F790140428CBC6A9F2E058CAF">
    <w:name w:val="C7F5831F790140428CBC6A9F2E058CAF"/>
  </w:style>
  <w:style w:type="paragraph" w:customStyle="1" w:styleId="D8E7987837864338A6DF02AC21CE740E">
    <w:name w:val="D8E7987837864338A6DF02AC21CE740E"/>
  </w:style>
  <w:style w:type="paragraph" w:customStyle="1" w:styleId="2EAE8B25AE5C46BA91948B2F1987A341">
    <w:name w:val="2EAE8B25AE5C46BA91948B2F1987A341"/>
  </w:style>
  <w:style w:type="paragraph" w:customStyle="1" w:styleId="E510B55A27134A3DBB522DB239D6D51E">
    <w:name w:val="E510B55A27134A3DBB522DB239D6D51E"/>
  </w:style>
  <w:style w:type="paragraph" w:customStyle="1" w:styleId="66D4047C40374C85905EB5639FA13D7D">
    <w:name w:val="66D4047C40374C85905EB5639FA13D7D"/>
  </w:style>
  <w:style w:type="paragraph" w:customStyle="1" w:styleId="5D679FCCAA0146BBB258003FC4183C48">
    <w:name w:val="5D679FCCAA0146BBB258003FC4183C48"/>
  </w:style>
  <w:style w:type="paragraph" w:customStyle="1" w:styleId="605BF0C437C14BBE956A6989F1AB2042">
    <w:name w:val="605BF0C437C14BBE956A6989F1AB2042"/>
  </w:style>
  <w:style w:type="paragraph" w:customStyle="1" w:styleId="632812FDDD844205852B0AF18FDD8966">
    <w:name w:val="632812FDDD844205852B0AF18FDD8966"/>
  </w:style>
  <w:style w:type="paragraph" w:customStyle="1" w:styleId="7638DD6FC6B242D689C5E6B76D4823E8">
    <w:name w:val="7638DD6FC6B242D689C5E6B76D4823E8"/>
  </w:style>
  <w:style w:type="paragraph" w:customStyle="1" w:styleId="35143C64189146FC9D544828D1F0ECC9">
    <w:name w:val="35143C64189146FC9D544828D1F0ECC9"/>
  </w:style>
  <w:style w:type="paragraph" w:customStyle="1" w:styleId="84098F4D2F644C31B8E2A66A65E06A85">
    <w:name w:val="84098F4D2F644C31B8E2A66A65E06A85"/>
  </w:style>
  <w:style w:type="paragraph" w:customStyle="1" w:styleId="980668D8274E4DA59853C963316AD777">
    <w:name w:val="980668D8274E4DA59853C963316AD777"/>
  </w:style>
  <w:style w:type="paragraph" w:customStyle="1" w:styleId="F2C79255CA4F42EB9496F1FE210C7417">
    <w:name w:val="F2C79255CA4F42EB9496F1FE210C7417"/>
  </w:style>
  <w:style w:type="paragraph" w:customStyle="1" w:styleId="BC83ABE02C2742249372DC8458B03940">
    <w:name w:val="BC83ABE02C2742249372DC8458B03940"/>
  </w:style>
  <w:style w:type="paragraph" w:customStyle="1" w:styleId="DF0D15F176C64026AFD0FF075CDA4E8C">
    <w:name w:val="DF0D15F176C64026AFD0FF075CDA4E8C"/>
  </w:style>
  <w:style w:type="paragraph" w:customStyle="1" w:styleId="346A22B5E64C4683B5B1C0CD31D7552A">
    <w:name w:val="346A22B5E64C4683B5B1C0CD31D7552A"/>
  </w:style>
  <w:style w:type="paragraph" w:customStyle="1" w:styleId="190A1E87EE2E4CFD88572C7ED4E7F423">
    <w:name w:val="190A1E87EE2E4CFD88572C7ED4E7F423"/>
  </w:style>
  <w:style w:type="paragraph" w:customStyle="1" w:styleId="1585E6C1A20341039F76C45D4E8412F9">
    <w:name w:val="1585E6C1A20341039F76C45D4E8412F9"/>
  </w:style>
  <w:style w:type="paragraph" w:customStyle="1" w:styleId="A952BB60C53A472380245D4FB101CFA4">
    <w:name w:val="A952BB60C53A472380245D4FB101CFA4"/>
  </w:style>
  <w:style w:type="paragraph" w:customStyle="1" w:styleId="A70E9156471943A0BDC551E60F8A30DC">
    <w:name w:val="A70E9156471943A0BDC551E60F8A30DC"/>
  </w:style>
  <w:style w:type="paragraph" w:customStyle="1" w:styleId="67A6252C0A5C4B13B80A458AC742BCF4">
    <w:name w:val="67A6252C0A5C4B13B80A458AC742BCF4"/>
  </w:style>
  <w:style w:type="paragraph" w:customStyle="1" w:styleId="A13FB762D828479D9F5C8F8D75276DCC">
    <w:name w:val="A13FB762D828479D9F5C8F8D75276DCC"/>
  </w:style>
  <w:style w:type="paragraph" w:customStyle="1" w:styleId="196ABEF1F2764D8A9CE30925BC9D4382">
    <w:name w:val="196ABEF1F2764D8A9CE30925BC9D4382"/>
  </w:style>
  <w:style w:type="paragraph" w:customStyle="1" w:styleId="8CAC78A9C4D54674A29452AAE29F1D5E">
    <w:name w:val="8CAC78A9C4D54674A29452AAE29F1D5E"/>
  </w:style>
  <w:style w:type="paragraph" w:customStyle="1" w:styleId="B0E51F1F4404447AA5AF25AD46BABF91">
    <w:name w:val="B0E51F1F4404447AA5AF25AD46BABF91"/>
  </w:style>
  <w:style w:type="paragraph" w:customStyle="1" w:styleId="814D22D7750F468CA6EDB046F2546769">
    <w:name w:val="814D22D7750F468CA6EDB046F2546769"/>
  </w:style>
  <w:style w:type="paragraph" w:customStyle="1" w:styleId="AD806918C3FB4E6CB4FCD7A5D6430A11">
    <w:name w:val="AD806918C3FB4E6CB4FCD7A5D6430A11"/>
  </w:style>
  <w:style w:type="paragraph" w:customStyle="1" w:styleId="A7816EBEA7B14B9895434BCBA3AED230">
    <w:name w:val="A7816EBEA7B14B9895434BCBA3AED230"/>
  </w:style>
  <w:style w:type="paragraph" w:customStyle="1" w:styleId="58953761A9A24E039D4986B6454E5678">
    <w:name w:val="58953761A9A24E039D4986B6454E5678"/>
  </w:style>
  <w:style w:type="paragraph" w:customStyle="1" w:styleId="22EC8F6171A64C02AE751D8D58833405">
    <w:name w:val="22EC8F6171A64C02AE751D8D58833405"/>
  </w:style>
  <w:style w:type="paragraph" w:customStyle="1" w:styleId="D101025F497944E0958DC7D594EF0E82">
    <w:name w:val="D101025F497944E0958DC7D594EF0E82"/>
  </w:style>
  <w:style w:type="paragraph" w:customStyle="1" w:styleId="B92E08D4F9F643AC95B352EB8E18E144">
    <w:name w:val="B92E08D4F9F643AC95B352EB8E18E144"/>
  </w:style>
  <w:style w:type="paragraph" w:customStyle="1" w:styleId="D721DC2AD57F408D8BC52E7779094E3B">
    <w:name w:val="D721DC2AD57F408D8BC52E7779094E3B"/>
  </w:style>
  <w:style w:type="paragraph" w:customStyle="1" w:styleId="1D3BD7F8DA8346E0B652BD52FE3E117A">
    <w:name w:val="1D3BD7F8DA8346E0B652BD52FE3E117A"/>
  </w:style>
  <w:style w:type="paragraph" w:customStyle="1" w:styleId="6819CEF6FB59426D9624CF3F61B8C121">
    <w:name w:val="6819CEF6FB59426D9624CF3F61B8C121"/>
  </w:style>
  <w:style w:type="paragraph" w:customStyle="1" w:styleId="62769D1873B642E7A2483E7666A643EC">
    <w:name w:val="62769D1873B642E7A2483E7666A64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554C-BFDF-414F-BB6F-1548527B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2023.05_Annexe-fiche-entreprise - MdA Educ.dotx</Template>
  <TotalTime>1</TotalTime>
  <Pages>5</Pages>
  <Words>1143</Words>
  <Characters>6287</Characters>
  <Application>Microsoft Office Word</Application>
  <DocSecurity>4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SANDRINE SIBRY</dc:creator>
  <cp:lastModifiedBy>SANDRINE SIBRY</cp:lastModifiedBy>
  <cp:revision>2</cp:revision>
  <dcterms:created xsi:type="dcterms:W3CDTF">2026-07-28T13:59:00Z</dcterms:created>
  <dcterms:modified xsi:type="dcterms:W3CDTF">2026-07-28T13:59:00Z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